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61037" w14:textId="77777777" w:rsidR="00AA36FD" w:rsidRDefault="00AA36FD" w:rsidP="00AA36FD">
      <w:pPr>
        <w:pStyle w:val="NoSpacing"/>
        <w:rPr>
          <w:rFonts w:cs="Times New Roman"/>
          <w:szCs w:val="24"/>
        </w:rPr>
      </w:pPr>
      <w:r>
        <w:rPr>
          <w:rFonts w:cs="Times New Roman"/>
          <w:szCs w:val="24"/>
          <w:u w:val="single"/>
        </w:rPr>
        <w:t>Mabel ROCHEFORD</w:t>
      </w:r>
      <w:r>
        <w:rPr>
          <w:rFonts w:cs="Times New Roman"/>
          <w:szCs w:val="24"/>
        </w:rPr>
        <w:t xml:space="preserve">         </w:t>
      </w:r>
      <w:r>
        <w:rPr>
          <w:rFonts w:cs="Times New Roman"/>
          <w:szCs w:val="24"/>
        </w:rPr>
        <w:t>(fl.1442-3)</w:t>
      </w:r>
    </w:p>
    <w:p w14:paraId="1B78EC8B" w14:textId="77777777" w:rsidR="00AA36FD" w:rsidRDefault="00AA36FD" w:rsidP="00AA36FD">
      <w:pPr>
        <w:pStyle w:val="NoSpacing"/>
        <w:rPr>
          <w:rFonts w:cs="Times New Roman"/>
          <w:szCs w:val="24"/>
        </w:rPr>
      </w:pPr>
      <w:r>
        <w:rPr>
          <w:rFonts w:cs="Times New Roman"/>
          <w:szCs w:val="24"/>
        </w:rPr>
        <w:t xml:space="preserve">of London. </w:t>
      </w:r>
    </w:p>
    <w:p w14:paraId="09174CD1" w14:textId="77777777" w:rsidR="00AA36FD" w:rsidRDefault="00AA36FD" w:rsidP="00AA36FD">
      <w:pPr>
        <w:pStyle w:val="NoSpacing"/>
        <w:rPr>
          <w:rFonts w:cs="Times New Roman"/>
          <w:szCs w:val="24"/>
        </w:rPr>
      </w:pPr>
    </w:p>
    <w:p w14:paraId="5DEAA9DE" w14:textId="77777777" w:rsidR="00AA36FD" w:rsidRDefault="00AA36FD" w:rsidP="00AA36FD">
      <w:pPr>
        <w:pStyle w:val="NoSpacing"/>
        <w:rPr>
          <w:rFonts w:cs="Times New Roman"/>
          <w:szCs w:val="24"/>
        </w:rPr>
      </w:pPr>
    </w:p>
    <w:p w14:paraId="0E838F7B" w14:textId="7938A3FD" w:rsidR="00AA36FD" w:rsidRDefault="00AA36FD" w:rsidP="00AA36FD">
      <w:pPr>
        <w:pStyle w:val="NoSpacing"/>
        <w:rPr>
          <w:rFonts w:cs="Times New Roman"/>
          <w:szCs w:val="24"/>
        </w:rPr>
      </w:pPr>
      <w:r>
        <w:rPr>
          <w:rFonts w:cs="Times New Roman"/>
          <w:szCs w:val="24"/>
        </w:rPr>
        <w:t xml:space="preserve">         1442-3</w:t>
      </w:r>
      <w:r>
        <w:rPr>
          <w:rFonts w:cs="Times New Roman"/>
          <w:szCs w:val="24"/>
        </w:rPr>
        <w:tab/>
      </w:r>
      <w:r>
        <w:rPr>
          <w:rFonts w:cs="Times New Roman"/>
          <w:szCs w:val="24"/>
        </w:rPr>
        <w:t>Sh</w:t>
      </w:r>
      <w:r>
        <w:rPr>
          <w:rFonts w:cs="Times New Roman"/>
          <w:szCs w:val="24"/>
        </w:rPr>
        <w:t xml:space="preserve">e paid rent to the Cutlers’ Company for a tenement in the parish of </w:t>
      </w:r>
    </w:p>
    <w:p w14:paraId="68240F63" w14:textId="77777777" w:rsidR="00AA36FD" w:rsidRDefault="00AA36FD" w:rsidP="00AA36FD">
      <w:pPr>
        <w:pStyle w:val="NoSpacing"/>
        <w:rPr>
          <w:rFonts w:cs="Times New Roman"/>
          <w:szCs w:val="24"/>
        </w:rPr>
      </w:pPr>
      <w:r>
        <w:rPr>
          <w:rFonts w:cs="Times New Roman"/>
          <w:szCs w:val="24"/>
        </w:rPr>
        <w:tab/>
      </w:r>
      <w:r>
        <w:rPr>
          <w:rFonts w:cs="Times New Roman"/>
          <w:szCs w:val="24"/>
        </w:rPr>
        <w:tab/>
        <w:t>Paternoster Church.</w:t>
      </w:r>
    </w:p>
    <w:p w14:paraId="4A6F4186" w14:textId="77777777" w:rsidR="00AA36FD" w:rsidRDefault="00AA36FD" w:rsidP="00AA36FD">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p.306)</w:t>
      </w:r>
    </w:p>
    <w:p w14:paraId="2931957C" w14:textId="77777777" w:rsidR="00AA36FD" w:rsidRDefault="00AA36FD" w:rsidP="00AA36FD">
      <w:pPr>
        <w:pStyle w:val="NoSpacing"/>
        <w:rPr>
          <w:rFonts w:eastAsia="Times New Roman" w:cs="Times New Roman"/>
          <w:szCs w:val="24"/>
        </w:rPr>
      </w:pPr>
    </w:p>
    <w:p w14:paraId="6E408DC9" w14:textId="77777777" w:rsidR="00AA36FD" w:rsidRDefault="00AA36FD" w:rsidP="00AA36FD">
      <w:pPr>
        <w:pStyle w:val="NoSpacing"/>
        <w:rPr>
          <w:rFonts w:eastAsia="Times New Roman" w:cs="Times New Roman"/>
          <w:szCs w:val="24"/>
        </w:rPr>
      </w:pPr>
    </w:p>
    <w:p w14:paraId="3D8C4CC2" w14:textId="77777777" w:rsidR="00AA36FD" w:rsidRPr="00EE324E" w:rsidRDefault="00AA36FD" w:rsidP="00AA36FD">
      <w:pPr>
        <w:pStyle w:val="NoSpacing"/>
        <w:rPr>
          <w:rFonts w:cs="Times New Roman"/>
          <w:szCs w:val="24"/>
        </w:rPr>
      </w:pPr>
      <w:r>
        <w:rPr>
          <w:rFonts w:eastAsia="Times New Roman" w:cs="Times New Roman"/>
          <w:szCs w:val="24"/>
        </w:rPr>
        <w:t>22 January 2023</w:t>
      </w:r>
    </w:p>
    <w:p w14:paraId="19D54458" w14:textId="4A698851" w:rsidR="00BA00AB" w:rsidRPr="00AA36FD" w:rsidRDefault="00BA00AB" w:rsidP="009139A6">
      <w:pPr>
        <w:pStyle w:val="NoSpacing"/>
        <w:rPr>
          <w:rFonts w:cs="Times New Roman"/>
          <w:szCs w:val="24"/>
        </w:rPr>
      </w:pPr>
    </w:p>
    <w:sectPr w:rsidR="00BA00AB" w:rsidRPr="00AA36FD">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3E536" w14:textId="77777777" w:rsidR="00AA36FD" w:rsidRDefault="00AA36FD" w:rsidP="009139A6">
      <w:r>
        <w:separator/>
      </w:r>
    </w:p>
  </w:endnote>
  <w:endnote w:type="continuationSeparator" w:id="0">
    <w:p w14:paraId="325EB72B" w14:textId="77777777" w:rsidR="00AA36FD" w:rsidRDefault="00AA36FD"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6D63E"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1675B"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C5C9"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99C5" w14:textId="77777777" w:rsidR="00AA36FD" w:rsidRDefault="00AA36FD" w:rsidP="009139A6">
      <w:r>
        <w:separator/>
      </w:r>
    </w:p>
  </w:footnote>
  <w:footnote w:type="continuationSeparator" w:id="0">
    <w:p w14:paraId="2AF271FE" w14:textId="77777777" w:rsidR="00AA36FD" w:rsidRDefault="00AA36FD"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F06D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3258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7CC2"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FD"/>
    <w:rsid w:val="000666E0"/>
    <w:rsid w:val="002510B7"/>
    <w:rsid w:val="005C130B"/>
    <w:rsid w:val="00826F5C"/>
    <w:rsid w:val="009139A6"/>
    <w:rsid w:val="009448BB"/>
    <w:rsid w:val="00947624"/>
    <w:rsid w:val="00A3176C"/>
    <w:rsid w:val="00AA36FD"/>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3C000"/>
  <w15:chartTrackingRefBased/>
  <w15:docId w15:val="{D7D099CD-3B7A-4AFE-A874-01039A79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1</TotalTime>
  <Pages>1</Pages>
  <Words>55</Words>
  <Characters>320</Characters>
  <Application>Microsoft Office Word</Application>
  <DocSecurity>0</DocSecurity>
  <Lines>2</Lines>
  <Paragraphs>1</Paragraphs>
  <ScaleCrop>false</ScaleCrop>
  <Company/>
  <LinksUpToDate>false</LinksUpToDate>
  <CharactersWithSpaces>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2023-01-22T11:45:00Z</dcterms:created>
  <dcterms:modified xsi:type="dcterms:W3CDTF">2023-01-22T11:46:00Z</dcterms:modified>
</cp:coreProperties>
</file>